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9F4" w:rsidRPr="00C2424A" w:rsidRDefault="00E448CE" w:rsidP="00656EBD">
      <w:pPr>
        <w:pBdr>
          <w:top w:val="single" w:sz="12" w:space="1" w:color="17365D"/>
        </w:pBdr>
        <w:shd w:val="clear" w:color="auto" w:fill="C6D9F1"/>
        <w:spacing w:before="60" w:after="120" w:line="240" w:lineRule="auto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9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</w:r>
      <w:r w:rsidR="00E723E1">
        <w:rPr>
          <w:rFonts w:eastAsia="Calibri"/>
          <w:b/>
          <w:color w:val="003366"/>
          <w:sz w:val="28"/>
        </w:rPr>
        <w:t>Factures</w:t>
      </w:r>
      <w:r w:rsidR="00FA2CB1">
        <w:rPr>
          <w:rFonts w:eastAsia="Calibri"/>
          <w:b/>
          <w:color w:val="003366"/>
          <w:sz w:val="28"/>
        </w:rPr>
        <w:t xml:space="preserve"> d’achat </w:t>
      </w:r>
      <w:r w:rsidR="00E7377F">
        <w:rPr>
          <w:rFonts w:eastAsia="Calibri"/>
          <w:b/>
          <w:color w:val="003366"/>
          <w:sz w:val="28"/>
        </w:rPr>
        <w:t xml:space="preserve">contrôlées </w:t>
      </w:r>
      <w:r w:rsidR="00E52D9D">
        <w:rPr>
          <w:rFonts w:eastAsia="Calibri"/>
          <w:b/>
          <w:color w:val="003366"/>
          <w:sz w:val="28"/>
        </w:rPr>
        <w:t xml:space="preserve">et validées </w:t>
      </w:r>
      <w:r w:rsidR="00E723E1">
        <w:rPr>
          <w:rFonts w:eastAsia="Calibri"/>
          <w:b/>
          <w:color w:val="003366"/>
          <w:sz w:val="28"/>
        </w:rPr>
        <w:t>reçues</w:t>
      </w:r>
      <w:r w:rsidR="00EE2846">
        <w:rPr>
          <w:rFonts w:eastAsia="Calibri"/>
          <w:b/>
          <w:color w:val="003366"/>
          <w:sz w:val="28"/>
        </w:rPr>
        <w:t xml:space="preserve"> en janvier 2015</w:t>
      </w:r>
      <w:r w:rsidR="00E723E1">
        <w:rPr>
          <w:rFonts w:eastAsia="Calibri"/>
          <w:b/>
          <w:color w:val="003366"/>
          <w:sz w:val="28"/>
        </w:rPr>
        <w:t xml:space="preserve"> – non enregistrées</w:t>
      </w:r>
      <w:r w:rsidR="00E7377F">
        <w:rPr>
          <w:rFonts w:eastAsia="Calibri"/>
          <w:b/>
          <w:color w:val="003366"/>
          <w:sz w:val="28"/>
        </w:rPr>
        <w:t xml:space="preserve"> –</w:t>
      </w:r>
      <w:r w:rsidR="00453C08">
        <w:rPr>
          <w:rFonts w:eastAsia="Calibri"/>
          <w:b/>
          <w:color w:val="003366"/>
          <w:sz w:val="28"/>
        </w:rPr>
        <w:t xml:space="preserve"> </w:t>
      </w:r>
      <w:bookmarkStart w:id="0" w:name="_GoBack"/>
      <w:bookmarkEnd w:id="0"/>
      <w:r w:rsidR="00E7377F">
        <w:rPr>
          <w:rFonts w:eastAsia="Calibri"/>
          <w:b/>
          <w:color w:val="003366"/>
          <w:sz w:val="28"/>
        </w:rPr>
        <w:t>avec bon de commande préalable</w:t>
      </w:r>
    </w:p>
    <w:p w:rsidR="00E723E1" w:rsidRDefault="00E723E1" w:rsidP="00656EBD">
      <w:pPr>
        <w:spacing w:after="0" w:line="240" w:lineRule="auto"/>
      </w:pPr>
    </w:p>
    <w:bookmarkStart w:id="1" w:name="_MON_1492353114"/>
    <w:bookmarkEnd w:id="1"/>
    <w:p w:rsidR="00B55D61" w:rsidRDefault="0050126A" w:rsidP="00656EBD">
      <w:pPr>
        <w:spacing w:after="0" w:line="240" w:lineRule="auto"/>
      </w:pPr>
      <w:r>
        <w:object w:dxaOrig="12667" w:dyaOrig="8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65pt;height:345.05pt" o:ole="">
            <v:imagedata r:id="rId6" o:title=""/>
          </v:shape>
          <o:OLEObject Type="Embed" ProgID="Excel.Sheet.12" ShapeID="_x0000_i1025" DrawAspect="Content" ObjectID="_1493642003" r:id="rId7"/>
        </w:object>
      </w:r>
    </w:p>
    <w:p w:rsidR="008A525E" w:rsidRDefault="008A525E" w:rsidP="00656EBD">
      <w:pPr>
        <w:spacing w:after="0" w:line="240" w:lineRule="auto"/>
      </w:pPr>
    </w:p>
    <w:p w:rsidR="00E933E8" w:rsidRDefault="00E933E8" w:rsidP="00656EBD">
      <w:pPr>
        <w:spacing w:after="0" w:line="240" w:lineRule="auto"/>
      </w:pPr>
    </w:p>
    <w:p w:rsidR="00E723E1" w:rsidRDefault="003819BD" w:rsidP="00E933E8">
      <w:pPr>
        <w:spacing w:after="0" w:line="240" w:lineRule="auto"/>
      </w:pPr>
      <w:r>
        <w:object w:dxaOrig="11972" w:dyaOrig="6178">
          <v:shape id="_x0000_i1026" type="#_x0000_t75" style="width:521.75pt;height:269.3pt" o:ole="">
            <v:imagedata r:id="rId8" o:title=""/>
          </v:shape>
          <o:OLEObject Type="Embed" ProgID="Excel.Sheet.12" ShapeID="_x0000_i1026" DrawAspect="Content" ObjectID="_1493642004" r:id="rId9"/>
        </w:object>
      </w:r>
    </w:p>
    <w:p w:rsidR="00B14898" w:rsidRDefault="00B14898">
      <w:pPr>
        <w:spacing w:after="160" w:line="259" w:lineRule="auto"/>
      </w:pPr>
      <w:r>
        <w:br w:type="page"/>
      </w:r>
    </w:p>
    <w:p w:rsidR="00B14898" w:rsidRDefault="00B14898"/>
    <w:p w:rsidR="00E723E1" w:rsidRDefault="00E723E1"/>
    <w:p w:rsidR="000D621D" w:rsidRDefault="00F353A7">
      <w:r>
        <w:object w:dxaOrig="11768" w:dyaOrig="8109">
          <v:shape id="_x0000_i1027" type="#_x0000_t75" style="width:519.45pt;height:357.65pt" o:ole="">
            <v:imagedata r:id="rId10" o:title=""/>
          </v:shape>
          <o:OLEObject Type="Embed" ProgID="Excel.Sheet.12" ShapeID="_x0000_i1027" DrawAspect="Content" ObjectID="_1493642005" r:id="rId11"/>
        </w:object>
      </w:r>
    </w:p>
    <w:p w:rsidR="00D35390" w:rsidRDefault="00D35390"/>
    <w:sectPr w:rsidR="00D35390" w:rsidSect="00656EBD">
      <w:footerReference w:type="default" r:id="rId12"/>
      <w:pgSz w:w="11906" w:h="16838"/>
      <w:pgMar w:top="454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53B" w:rsidRDefault="0083453B" w:rsidP="00656EBD">
      <w:pPr>
        <w:spacing w:after="0" w:line="240" w:lineRule="auto"/>
      </w:pPr>
      <w:r>
        <w:separator/>
      </w:r>
    </w:p>
  </w:endnote>
  <w:endnote w:type="continuationSeparator" w:id="0">
    <w:p w:rsidR="0083453B" w:rsidRDefault="0083453B" w:rsidP="00656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EBD" w:rsidRPr="00656EBD" w:rsidRDefault="00656EBD" w:rsidP="00656EB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 xml:space="preserve">Document </w:t>
    </w:r>
    <w:r w:rsidR="008A525E">
      <w:rPr>
        <w:color w:val="8496B0" w:themeColor="text2" w:themeTint="99"/>
        <w:spacing w:val="60"/>
        <w:sz w:val="24"/>
        <w:szCs w:val="24"/>
      </w:rPr>
      <w:t>9</w:t>
    </w:r>
    <w:r>
      <w:rPr>
        <w:color w:val="8496B0" w:themeColor="text2" w:themeTint="99"/>
        <w:spacing w:val="60"/>
        <w:sz w:val="24"/>
        <w:szCs w:val="24"/>
      </w:rPr>
      <w:tab/>
      <w:t>Page</w:t>
    </w:r>
    <w:r>
      <w:rPr>
        <w:color w:val="8496B0" w:themeColor="text2" w:themeTint="99"/>
        <w:sz w:val="24"/>
        <w:szCs w:val="24"/>
      </w:rPr>
      <w:t xml:space="preserve"> </w:t>
    </w:r>
    <w:r w:rsidR="00683708"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 w:rsidR="00683708">
      <w:rPr>
        <w:color w:val="323E4F" w:themeColor="text2" w:themeShade="BF"/>
        <w:sz w:val="24"/>
        <w:szCs w:val="24"/>
      </w:rPr>
      <w:fldChar w:fldCharType="separate"/>
    </w:r>
    <w:r w:rsidR="00453C08">
      <w:rPr>
        <w:noProof/>
        <w:color w:val="323E4F" w:themeColor="text2" w:themeShade="BF"/>
        <w:sz w:val="24"/>
        <w:szCs w:val="24"/>
      </w:rPr>
      <w:t>2</w:t>
    </w:r>
    <w:r w:rsidR="00683708"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 w:rsidR="00453C08">
      <w:fldChar w:fldCharType="begin"/>
    </w:r>
    <w:r w:rsidR="00453C08">
      <w:instrText>NUMPAGES  \* Arabic  \* MERGEFORMAT</w:instrText>
    </w:r>
    <w:r w:rsidR="00453C08">
      <w:fldChar w:fldCharType="separate"/>
    </w:r>
    <w:r w:rsidR="00453C08" w:rsidRPr="00453C08">
      <w:rPr>
        <w:noProof/>
        <w:color w:val="323E4F" w:themeColor="text2" w:themeShade="BF"/>
        <w:sz w:val="24"/>
        <w:szCs w:val="24"/>
      </w:rPr>
      <w:t>2</w:t>
    </w:r>
    <w:r w:rsidR="00453C08">
      <w:rPr>
        <w:noProof/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53B" w:rsidRDefault="0083453B" w:rsidP="00656EBD">
      <w:pPr>
        <w:spacing w:after="0" w:line="240" w:lineRule="auto"/>
      </w:pPr>
      <w:r>
        <w:separator/>
      </w:r>
    </w:p>
  </w:footnote>
  <w:footnote w:type="continuationSeparator" w:id="0">
    <w:p w:rsidR="0083453B" w:rsidRDefault="0083453B" w:rsidP="00656E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9F4"/>
    <w:rsid w:val="00065B3E"/>
    <w:rsid w:val="000B647D"/>
    <w:rsid w:val="000D621D"/>
    <w:rsid w:val="00107FE0"/>
    <w:rsid w:val="0019311F"/>
    <w:rsid w:val="001C61C1"/>
    <w:rsid w:val="00244AAF"/>
    <w:rsid w:val="00287E7E"/>
    <w:rsid w:val="002B09F4"/>
    <w:rsid w:val="00305CCB"/>
    <w:rsid w:val="0036770A"/>
    <w:rsid w:val="003819BD"/>
    <w:rsid w:val="00411D67"/>
    <w:rsid w:val="00453C08"/>
    <w:rsid w:val="004E6188"/>
    <w:rsid w:val="004F0C65"/>
    <w:rsid w:val="0050126A"/>
    <w:rsid w:val="005A6C42"/>
    <w:rsid w:val="00641C52"/>
    <w:rsid w:val="00656EBD"/>
    <w:rsid w:val="006642CB"/>
    <w:rsid w:val="00683708"/>
    <w:rsid w:val="00733CE7"/>
    <w:rsid w:val="007E522F"/>
    <w:rsid w:val="0083453B"/>
    <w:rsid w:val="00875787"/>
    <w:rsid w:val="008A525E"/>
    <w:rsid w:val="008E097D"/>
    <w:rsid w:val="008F53C0"/>
    <w:rsid w:val="00A01A24"/>
    <w:rsid w:val="00B14898"/>
    <w:rsid w:val="00B55D61"/>
    <w:rsid w:val="00BB4A1B"/>
    <w:rsid w:val="00CE1E6E"/>
    <w:rsid w:val="00CF0C2E"/>
    <w:rsid w:val="00CF4F2C"/>
    <w:rsid w:val="00D01193"/>
    <w:rsid w:val="00D35390"/>
    <w:rsid w:val="00D468C3"/>
    <w:rsid w:val="00D54781"/>
    <w:rsid w:val="00DE3241"/>
    <w:rsid w:val="00E143AA"/>
    <w:rsid w:val="00E34BF2"/>
    <w:rsid w:val="00E448CE"/>
    <w:rsid w:val="00E52D9D"/>
    <w:rsid w:val="00E610E3"/>
    <w:rsid w:val="00E61215"/>
    <w:rsid w:val="00E72209"/>
    <w:rsid w:val="00E723E1"/>
    <w:rsid w:val="00E7377F"/>
    <w:rsid w:val="00E933E8"/>
    <w:rsid w:val="00EE2846"/>
    <w:rsid w:val="00F353A7"/>
    <w:rsid w:val="00FA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F41C504-5CE6-4DC9-BF89-F11D99C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6EBD"/>
  </w:style>
  <w:style w:type="paragraph" w:styleId="Pieddepage">
    <w:name w:val="footer"/>
    <w:basedOn w:val="Normal"/>
    <w:link w:val="PieddepageCar"/>
    <w:uiPriority w:val="99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6EBD"/>
  </w:style>
  <w:style w:type="paragraph" w:styleId="Textedebulles">
    <w:name w:val="Balloon Text"/>
    <w:basedOn w:val="Normal"/>
    <w:link w:val="TextedebullesCar"/>
    <w:uiPriority w:val="99"/>
    <w:semiHidden/>
    <w:unhideWhenUsed/>
    <w:rsid w:val="004F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0C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Feuille_de_calcul_Microsoft_Excel1.xlsx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Feuille_de_calcul_Microsoft_Excel3.xlsx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Feuille_de_calcul_Microsoft_Excel2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9D683777</Template>
  <TotalTime>83</TotalTime>
  <Pages>2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CAPET24 capet</cp:lastModifiedBy>
  <cp:revision>30</cp:revision>
  <cp:lastPrinted>2015-05-05T10:23:00Z</cp:lastPrinted>
  <dcterms:created xsi:type="dcterms:W3CDTF">2015-04-09T14:05:00Z</dcterms:created>
  <dcterms:modified xsi:type="dcterms:W3CDTF">2015-05-20T13:47:00Z</dcterms:modified>
</cp:coreProperties>
</file>